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Burnley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Burnley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Burnley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Burnley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Burnley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Burnley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Burnley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Burnley is estimated to be </w:t>
      </w:r>
      <w:r w:rsidRPr="00773DF7">
        <w:rPr>
          <w:rFonts w:ascii="Libre Franklin Light" w:eastAsia="Times New Roman" w:hAnsi="Libre Franklin Light" w:cs="Calibri Light"/>
          <w:b/>
          <w:bCs/>
          <w:color w:val="C45911" w:themeColor="accent2" w:themeShade="BF"/>
        </w:rPr>
        <w:t xml:space="preserve">£2,371,769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Burnley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Burnley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Burnley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Burnley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rn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Burnley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rn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Burnley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Burnley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rn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Burnley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Burnley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Burnley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Burnley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Burnley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Burnley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£2,371,769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Burnley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£38,632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£798,936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£57,233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£16,097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£29,511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£1,431,360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£2,371,769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Burnley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Burnley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Burnley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Burnley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Burnley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Burnley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Burnley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Burnley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Burnley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Burnley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Burnley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Burnley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677272B-8184-4AB7-9E9F-0F3E5C12C0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